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51" w:rsidRPr="00097804" w:rsidRDefault="00073551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073551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732D8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073551" w:rsidRPr="00863FF8" w:rsidRDefault="00073551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FF8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073551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3551" w:rsidRPr="00097804" w:rsidTr="00195229">
        <w:trPr>
          <w:trHeight w:val="304"/>
        </w:trPr>
        <w:tc>
          <w:tcPr>
            <w:tcW w:w="10598" w:type="dxa"/>
            <w:gridSpan w:val="3"/>
          </w:tcPr>
          <w:p w:rsidR="00073551" w:rsidRPr="00097804" w:rsidRDefault="00073551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073551" w:rsidRPr="00097804" w:rsidTr="00195229">
        <w:tc>
          <w:tcPr>
            <w:tcW w:w="10598" w:type="dxa"/>
            <w:gridSpan w:val="3"/>
          </w:tcPr>
          <w:p w:rsidR="00073551" w:rsidRPr="00097804" w:rsidRDefault="00073551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073551" w:rsidRPr="00097804" w:rsidRDefault="00073551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ноя</w:t>
      </w:r>
      <w:r w:rsidRPr="00F427E7">
        <w:rPr>
          <w:rFonts w:ascii="Times New Roman" w:hAnsi="Times New Roman"/>
          <w:sz w:val="28"/>
          <w:szCs w:val="28"/>
          <w:lang w:eastAsia="ru-RU"/>
        </w:rPr>
        <w:t>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3551" w:rsidRPr="00097804" w:rsidRDefault="00073551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073551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551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073551" w:rsidRPr="00097804" w:rsidRDefault="00073551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3551" w:rsidRPr="00AB40C3" w:rsidRDefault="00073551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073551" w:rsidRDefault="00073551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097804" w:rsidRDefault="00073551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9307BB" w:rsidRDefault="00073551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073551" w:rsidRPr="009307BB" w:rsidRDefault="00073551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Default="00073551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073551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073551" w:rsidRPr="00D91D25" w:rsidRDefault="00073551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073551" w:rsidRPr="00D91D25" w:rsidRDefault="00073551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073551" w:rsidRPr="00A70343" w:rsidRDefault="00073551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073551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Pr="00244DBC" w:rsidRDefault="00073551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073551" w:rsidRPr="009307BB" w:rsidRDefault="00073551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073551" w:rsidRPr="00FE26FA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073551" w:rsidRDefault="00073551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073551" w:rsidRDefault="00073551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073551" w:rsidRPr="00F527D5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F527D5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Default="00073551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073551" w:rsidRPr="00961E80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073551" w:rsidRPr="00B4187F" w:rsidRDefault="00073551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073551" w:rsidRDefault="00073551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073551" w:rsidRPr="001C3857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Pr="00151A50" w:rsidRDefault="00073551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073551" w:rsidRPr="00A70343" w:rsidRDefault="00073551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073551" w:rsidRPr="003F342D" w:rsidRDefault="00073551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073551" w:rsidRPr="003F342D" w:rsidRDefault="00073551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073551" w:rsidRDefault="00073551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073551" w:rsidRDefault="00073551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073551" w:rsidRPr="009307BB" w:rsidRDefault="00073551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073551" w:rsidRDefault="00073551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073551" w:rsidRPr="009307BB" w:rsidRDefault="00073551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073551" w:rsidRPr="008F7D48" w:rsidTr="008F7D48">
        <w:tc>
          <w:tcPr>
            <w:tcW w:w="5210" w:type="dxa"/>
          </w:tcPr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073551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Pr="008F7D48" w:rsidRDefault="00073551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Pr="008F7D48" w:rsidRDefault="00073551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073551" w:rsidRPr="009307BB" w:rsidRDefault="00073551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073551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51" w:rsidRDefault="00073551">
      <w:pPr>
        <w:spacing w:after="0" w:line="240" w:lineRule="auto"/>
      </w:pPr>
      <w:r>
        <w:separator/>
      </w:r>
    </w:p>
  </w:endnote>
  <w:endnote w:type="continuationSeparator" w:id="0">
    <w:p w:rsidR="00073551" w:rsidRDefault="0007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51" w:rsidRDefault="00073551">
      <w:pPr>
        <w:spacing w:after="0" w:line="240" w:lineRule="auto"/>
      </w:pPr>
      <w:r>
        <w:separator/>
      </w:r>
    </w:p>
  </w:footnote>
  <w:footnote w:type="continuationSeparator" w:id="0">
    <w:p w:rsidR="00073551" w:rsidRDefault="00073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551" w:rsidRDefault="0007355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073551" w:rsidRDefault="000735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EF2"/>
    <w:rsid w:val="003563A5"/>
    <w:rsid w:val="00360D13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E0F"/>
    <w:rsid w:val="004E359B"/>
    <w:rsid w:val="004F5F1C"/>
    <w:rsid w:val="0050495E"/>
    <w:rsid w:val="00510212"/>
    <w:rsid w:val="00523214"/>
    <w:rsid w:val="00525445"/>
    <w:rsid w:val="005265BE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C14E1"/>
    <w:rsid w:val="007D0C48"/>
    <w:rsid w:val="007E0E32"/>
    <w:rsid w:val="007E16B2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68B0"/>
    <w:rsid w:val="00E247AF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4702"/>
    <w:rsid w:val="00F527D5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579</TotalTime>
  <Pages>7</Pages>
  <Words>2455</Words>
  <Characters>13999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82</cp:revision>
  <cp:lastPrinted>2024-11-14T10:34:00Z</cp:lastPrinted>
  <dcterms:created xsi:type="dcterms:W3CDTF">2021-10-25T09:50:00Z</dcterms:created>
  <dcterms:modified xsi:type="dcterms:W3CDTF">2024-11-14T13:16:00Z</dcterms:modified>
</cp:coreProperties>
</file>